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北京市大兴区黄村镇市民活动中心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——黄村镇百姓宣讲团组建项目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项目申报单位（科室）：市民活动中心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主管部门（区直或镇）：黄村镇人民政府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</w:t>
      </w: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月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黄村镇百姓宣讲团组建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市民活动中心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黄村镇人民政府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刘冠林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18600005854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文化体育与传媒支出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其他政府购买服务类项目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2070199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项目申报理由：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   按照区委宣传部的统一要求，各镇街必须组建一支有特色的宣讲队伍，要求宣讲者每人录制1分钟左右视频，开展广泛的宣讲活动，同时参加全区选评活动。区委宣传部将从中选拔优秀宣讲员，组建大兴区百姓宣讲团，参加北京市百姓宣讲评比。此项工作同时也是展示我镇良好形象、增强社会影响力的有效方式之一。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主要内容：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   1.举办主题宣讲选拔活动，广泛挖掘本镇内的典型人物事迹，选拔优秀宣讲员。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   2.聘请专业教师为宣讲员进行集中指导活动。包括稿件修改、语言、表情、动作及舞台效果设计等。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   3.录制视频。设计脚本，录制并编辑1分钟视频短片。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   4.在镇域内开展巡回宣讲活动。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绩效目标：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   2025年5月开始开展征集选拔活动，6月底完成队伍组建、培训、视频拍摄工作，宣讲员能脱稿，语言、表情、动作自然顺畅，与视频、PPT风格统一，增加宣传影响力。</w:t>
            </w: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  <w:sectPr>
          <w:pgSz w:w="11906" w:h="16838"/>
          <w:pgMar w:top="1440" w:right="1800" w:bottom="1095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单位：市民活动中心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宣讲培训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镇财政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0.18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宣讲员包装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镇财政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1.22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7.32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宣传品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镇财政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8.4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16.8</w:t>
            </w: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sectPr>
      <w:pgSz w:w="16838" w:h="11906" w:orient="landscape"/>
      <w:pgMar w:top="1803" w:right="1440" w:bottom="1803" w:left="1095" w:header="851" w:footer="992" w:gutter="0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34B53ED7"/>
    <w:rsid w:val="00125AA7"/>
    <w:rsid w:val="009B752B"/>
    <w:rsid w:val="029403CC"/>
    <w:rsid w:val="02B81885"/>
    <w:rsid w:val="060E737E"/>
    <w:rsid w:val="08882010"/>
    <w:rsid w:val="096353FB"/>
    <w:rsid w:val="09CF2E4F"/>
    <w:rsid w:val="0A5D4D63"/>
    <w:rsid w:val="0AF7560D"/>
    <w:rsid w:val="0CFC11DA"/>
    <w:rsid w:val="0D0962F1"/>
    <w:rsid w:val="0D521BE9"/>
    <w:rsid w:val="0D7B2DAD"/>
    <w:rsid w:val="0FFB40C6"/>
    <w:rsid w:val="11655896"/>
    <w:rsid w:val="123D5579"/>
    <w:rsid w:val="13F73D10"/>
    <w:rsid w:val="147A4E10"/>
    <w:rsid w:val="17452D25"/>
    <w:rsid w:val="183304C3"/>
    <w:rsid w:val="18FC210A"/>
    <w:rsid w:val="1B4C3F58"/>
    <w:rsid w:val="1B7C6CA6"/>
    <w:rsid w:val="1DF715B8"/>
    <w:rsid w:val="1E841110"/>
    <w:rsid w:val="1E9C7B48"/>
    <w:rsid w:val="1F9E6BFC"/>
    <w:rsid w:val="22D06D72"/>
    <w:rsid w:val="23135718"/>
    <w:rsid w:val="25B11864"/>
    <w:rsid w:val="298869B1"/>
    <w:rsid w:val="29B661FB"/>
    <w:rsid w:val="2A253C4A"/>
    <w:rsid w:val="2A3967D5"/>
    <w:rsid w:val="2B5946AE"/>
    <w:rsid w:val="2B6504C0"/>
    <w:rsid w:val="2BE27A8A"/>
    <w:rsid w:val="2F471EE1"/>
    <w:rsid w:val="2FB1304E"/>
    <w:rsid w:val="308113CB"/>
    <w:rsid w:val="314A536E"/>
    <w:rsid w:val="3297178C"/>
    <w:rsid w:val="32C259B5"/>
    <w:rsid w:val="3332198B"/>
    <w:rsid w:val="346970FA"/>
    <w:rsid w:val="34B53ED7"/>
    <w:rsid w:val="36217E6E"/>
    <w:rsid w:val="39010E11"/>
    <w:rsid w:val="39FA26AE"/>
    <w:rsid w:val="39FC5BB1"/>
    <w:rsid w:val="3A107FD3"/>
    <w:rsid w:val="3ABC01EE"/>
    <w:rsid w:val="3B653AFE"/>
    <w:rsid w:val="3EA62CD7"/>
    <w:rsid w:val="40882E6C"/>
    <w:rsid w:val="422C131F"/>
    <w:rsid w:val="42BB4372"/>
    <w:rsid w:val="44BD0353"/>
    <w:rsid w:val="464B42E2"/>
    <w:rsid w:val="47480D01"/>
    <w:rsid w:val="4782537E"/>
    <w:rsid w:val="479123FB"/>
    <w:rsid w:val="49881230"/>
    <w:rsid w:val="4CC9608F"/>
    <w:rsid w:val="4D3F0047"/>
    <w:rsid w:val="4D5F637E"/>
    <w:rsid w:val="4F815F87"/>
    <w:rsid w:val="51CE23C5"/>
    <w:rsid w:val="526B5AC6"/>
    <w:rsid w:val="53FD045B"/>
    <w:rsid w:val="5536145D"/>
    <w:rsid w:val="56052DAF"/>
    <w:rsid w:val="566E6F5B"/>
    <w:rsid w:val="59467262"/>
    <w:rsid w:val="5C4A34F9"/>
    <w:rsid w:val="5DA96938"/>
    <w:rsid w:val="61725956"/>
    <w:rsid w:val="61C144EF"/>
    <w:rsid w:val="61FD5FD3"/>
    <w:rsid w:val="639962F3"/>
    <w:rsid w:val="63AB60FE"/>
    <w:rsid w:val="649A3A55"/>
    <w:rsid w:val="651C2939"/>
    <w:rsid w:val="67075286"/>
    <w:rsid w:val="671F01BE"/>
    <w:rsid w:val="685E30C9"/>
    <w:rsid w:val="6AFC0F74"/>
    <w:rsid w:val="6B651B71"/>
    <w:rsid w:val="6BF07C76"/>
    <w:rsid w:val="6D535020"/>
    <w:rsid w:val="6F333FFC"/>
    <w:rsid w:val="6FDC6A0C"/>
    <w:rsid w:val="704F6D52"/>
    <w:rsid w:val="71062FFD"/>
    <w:rsid w:val="7393362B"/>
    <w:rsid w:val="75A2558A"/>
    <w:rsid w:val="76466098"/>
    <w:rsid w:val="77771C8D"/>
    <w:rsid w:val="778A0CAD"/>
    <w:rsid w:val="794F77CA"/>
    <w:rsid w:val="7A8C6919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2018-11-07T05:53:00Z</cp:lastPrinted>
  <dcterms:modified xsi:type="dcterms:W3CDTF">2024-08-30T03:37:06Z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